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110A8" w14:textId="77777777" w:rsidR="002D44BC" w:rsidRDefault="002D44BC" w:rsidP="002D44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Thomas COBCROFT</w:t>
      </w:r>
      <w:r>
        <w:rPr>
          <w:rFonts w:ascii="Times New Roman" w:hAnsi="Times New Roman" w:cs="Times New Roman"/>
          <w:sz w:val="24"/>
          <w:szCs w:val="24"/>
        </w:rPr>
        <w:t xml:space="preserve">      (fl.1484)</w:t>
      </w:r>
    </w:p>
    <w:p w14:paraId="4218B993" w14:textId="799C5E05" w:rsidR="002D44BC" w:rsidRDefault="002D44BC" w:rsidP="002D44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Canon of Nostell.</w:t>
      </w:r>
    </w:p>
    <w:p w14:paraId="49940D40" w14:textId="77777777" w:rsidR="002D44BC" w:rsidRDefault="002D44BC" w:rsidP="002D44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CD29B7" w14:textId="77777777" w:rsidR="002D44BC" w:rsidRDefault="002D44BC" w:rsidP="002D44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C626AD" w14:textId="77777777" w:rsidR="002D44BC" w:rsidRDefault="002D44BC" w:rsidP="002D44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subdeacon in the church of the Carmelites in York by</w:t>
      </w:r>
    </w:p>
    <w:p w14:paraId="28C6827B" w14:textId="77777777" w:rsidR="002D44BC" w:rsidRDefault="002D44BC" w:rsidP="002D44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62887509" w14:textId="2B475E2B" w:rsidR="002D44BC" w:rsidRDefault="002D44BC" w:rsidP="002D44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p.99)</w:t>
      </w:r>
    </w:p>
    <w:p w14:paraId="1892717F" w14:textId="77777777" w:rsidR="00FC4BF4" w:rsidRDefault="00FC4BF4" w:rsidP="00FC4B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conventual church of the Austin Friars at</w:t>
      </w:r>
    </w:p>
    <w:p w14:paraId="4518C2EB" w14:textId="77777777" w:rsidR="00FC4BF4" w:rsidRDefault="00FC4BF4" w:rsidP="00FC4B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 by William Egremont, Bishop of Dromore(q.v.).</w:t>
      </w:r>
    </w:p>
    <w:p w14:paraId="6BF45CA1" w14:textId="61FA8A89" w:rsidR="00FC4BF4" w:rsidRDefault="00FC4BF4" w:rsidP="00FC4B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p.102)</w:t>
      </w:r>
    </w:p>
    <w:p w14:paraId="27FEB7A2" w14:textId="77777777" w:rsidR="002D44BC" w:rsidRDefault="002D44BC" w:rsidP="002D44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D781C3" w14:textId="77777777" w:rsidR="002D44BC" w:rsidRDefault="002D44BC" w:rsidP="002D44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9A13B7" w14:textId="24A751D5" w:rsidR="002D44BC" w:rsidRDefault="002D44BC" w:rsidP="002D44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April 2021</w:t>
      </w:r>
    </w:p>
    <w:p w14:paraId="41FB1D77" w14:textId="092ADA56" w:rsidR="00FC4BF4" w:rsidRDefault="00FC4BF4" w:rsidP="002D44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January 2022</w:t>
      </w:r>
    </w:p>
    <w:p w14:paraId="3016FC59" w14:textId="78F359AD" w:rsidR="00BA00AB" w:rsidRPr="002D44BC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D44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4BB73" w14:textId="77777777" w:rsidR="002D44BC" w:rsidRDefault="002D44BC" w:rsidP="009139A6">
      <w:r>
        <w:separator/>
      </w:r>
    </w:p>
  </w:endnote>
  <w:endnote w:type="continuationSeparator" w:id="0">
    <w:p w14:paraId="6DA6B5EA" w14:textId="77777777" w:rsidR="002D44BC" w:rsidRDefault="002D44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4B6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40BD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9F7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BBB91" w14:textId="77777777" w:rsidR="002D44BC" w:rsidRDefault="002D44BC" w:rsidP="009139A6">
      <w:r>
        <w:separator/>
      </w:r>
    </w:p>
  </w:footnote>
  <w:footnote w:type="continuationSeparator" w:id="0">
    <w:p w14:paraId="66E87871" w14:textId="77777777" w:rsidR="002D44BC" w:rsidRDefault="002D44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BDE4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CED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3EF4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4BC"/>
    <w:rsid w:val="000666E0"/>
    <w:rsid w:val="002510B7"/>
    <w:rsid w:val="002D44B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C4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17F5F"/>
  <w15:chartTrackingRefBased/>
  <w15:docId w15:val="{E6808263-59CF-49EE-B9D7-188EE6B25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2021-04-17T15:56:00Z</dcterms:created>
  <dcterms:modified xsi:type="dcterms:W3CDTF">2022-01-01T12:54:00Z</dcterms:modified>
</cp:coreProperties>
</file>